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E4" w:rsidRPr="00AB403B" w:rsidRDefault="005E2F80" w:rsidP="00333FE4">
      <w:pPr>
        <w:autoSpaceDE w:val="0"/>
        <w:autoSpaceDN w:val="0"/>
        <w:adjustRightInd w:val="0"/>
        <w:jc w:val="left"/>
        <w:rPr>
          <w:b/>
          <w:bCs/>
        </w:rPr>
      </w:pPr>
      <w:r w:rsidRPr="00784561">
        <w:rPr>
          <w:rFonts w:ascii="Arial" w:hAnsi="Arial" w:cs="Arial"/>
          <w:b/>
        </w:rPr>
        <w:t xml:space="preserve">Stečajna masa </w:t>
      </w:r>
      <w:r w:rsidRPr="00643BC4">
        <w:rPr>
          <w:b/>
        </w:rPr>
        <w:t xml:space="preserve">iza </w:t>
      </w:r>
      <w:r>
        <w:t xml:space="preserve">4 D </w:t>
      </w:r>
      <w:r w:rsidRPr="00075CBE">
        <w:t>d.o.o</w:t>
      </w:r>
      <w:r>
        <w:t xml:space="preserve"> -u stečaju</w:t>
      </w:r>
      <w:r w:rsidRPr="00075CBE">
        <w:t>.,</w:t>
      </w:r>
      <w:r w:rsidRPr="00571E94">
        <w:t xml:space="preserve"> </w:t>
      </w:r>
      <w:r w:rsidRPr="005B5C97">
        <w:t>OIB,</w:t>
      </w:r>
      <w:r w:rsidRPr="005E2F80">
        <w:rPr>
          <w:rFonts w:ascii="Arial" w:hAnsi="Arial" w:cs="Arial"/>
          <w:sz w:val="18"/>
          <w:szCs w:val="18"/>
          <w:shd w:val="clear" w:color="auto" w:fill="F8F8F8"/>
        </w:rPr>
        <w:t xml:space="preserve"> </w:t>
      </w:r>
      <w:r w:rsidRPr="00084B2E">
        <w:rPr>
          <w:rFonts w:ascii="Arial" w:hAnsi="Arial" w:cs="Arial"/>
          <w:sz w:val="18"/>
          <w:szCs w:val="18"/>
          <w:shd w:val="clear" w:color="auto" w:fill="F8F8F8"/>
        </w:rPr>
        <w:t>76581095467</w:t>
      </w:r>
      <w:r w:rsidR="00246462">
        <w:rPr>
          <w:rFonts w:ascii="Arial" w:hAnsi="Arial" w:cs="Arial"/>
          <w:sz w:val="18"/>
          <w:szCs w:val="18"/>
          <w:shd w:val="clear" w:color="auto" w:fill="F8F8F8"/>
        </w:rPr>
        <w:t xml:space="preserve">    </w:t>
      </w:r>
      <w:r w:rsidR="00333FE4">
        <w:rPr>
          <w:rFonts w:ascii="Arial" w:hAnsi="Arial" w:cs="Arial"/>
          <w:sz w:val="18"/>
          <w:szCs w:val="18"/>
          <w:shd w:val="clear" w:color="auto" w:fill="F8F8F8"/>
        </w:rPr>
        <w:t xml:space="preserve">                                                           </w:t>
      </w:r>
      <w:r w:rsidR="00246462">
        <w:rPr>
          <w:rFonts w:ascii="Arial" w:hAnsi="Arial" w:cs="Arial"/>
          <w:sz w:val="18"/>
          <w:szCs w:val="18"/>
          <w:shd w:val="clear" w:color="auto" w:fill="F8F8F8"/>
        </w:rPr>
        <w:t xml:space="preserve">       </w:t>
      </w:r>
      <w:r w:rsidR="00333FE4" w:rsidRPr="00AB403B">
        <w:rPr>
          <w:b/>
        </w:rPr>
        <w:t>St-158/2018-2</w:t>
      </w:r>
    </w:p>
    <w:p w:rsidR="005E2F80" w:rsidRDefault="005E2F80" w:rsidP="005E2F80">
      <w:pPr>
        <w:spacing w:line="276" w:lineRule="auto"/>
      </w:pPr>
      <w:r w:rsidRPr="00643BC4">
        <w:rPr>
          <w:b/>
        </w:rPr>
        <w:t>Slavonski  Brod, Nas Andrije Hebranga 7/9,</w:t>
      </w:r>
    </w:p>
    <w:p w:rsidR="005C3361" w:rsidRPr="004F768D" w:rsidRDefault="005C3361" w:rsidP="005C3361">
      <w:pPr>
        <w:spacing w:line="276" w:lineRule="auto"/>
      </w:pPr>
      <w:r>
        <w:t xml:space="preserve">STEČAJNA UPRAVITELJICA NADA RELJIĆ </w:t>
      </w:r>
      <w:r w:rsidRPr="004F768D">
        <w:t xml:space="preserve">OIB: </w:t>
      </w:r>
      <w:r>
        <w:t>63776354688</w:t>
      </w:r>
    </w:p>
    <w:p w:rsidR="007C2C24" w:rsidRPr="004F768D" w:rsidRDefault="007C2C24" w:rsidP="007C2C24">
      <w:pPr>
        <w:spacing w:line="276" w:lineRule="auto"/>
      </w:pPr>
      <w:r>
        <w:t>Slavonski Brod, naselje A.Hebrang blok 7/9</w:t>
      </w:r>
    </w:p>
    <w:p w:rsidR="00E92C85" w:rsidRPr="00E92C85" w:rsidRDefault="007C2C24" w:rsidP="00E92C85">
      <w:pPr>
        <w:pBdr>
          <w:bottom w:val="single" w:sz="6" w:space="1" w:color="auto"/>
        </w:pBdr>
        <w:spacing w:line="276" w:lineRule="auto"/>
      </w:pPr>
      <w:r w:rsidRPr="004F768D">
        <w:t>Tel:</w:t>
      </w:r>
      <w:r w:rsidR="00333FE4" w:rsidRPr="004F768D">
        <w:t xml:space="preserve"> </w:t>
      </w:r>
      <w:r w:rsidRPr="004F768D">
        <w:t>0</w:t>
      </w:r>
      <w:r>
        <w:t>35</w:t>
      </w:r>
      <w:r w:rsidRPr="004F768D">
        <w:t>/</w:t>
      </w:r>
      <w:r>
        <w:t>451015</w:t>
      </w:r>
      <w:r w:rsidR="004123E0" w:rsidRPr="004F768D">
        <w:t>Mob:</w:t>
      </w:r>
      <w:r w:rsidR="00E92C85">
        <w:t xml:space="preserve"> </w:t>
      </w:r>
      <w:r w:rsidR="004123E0" w:rsidRPr="004F768D">
        <w:t>091/</w:t>
      </w:r>
      <w:r w:rsidR="004123E0">
        <w:t>451-7640</w:t>
      </w:r>
      <w:r w:rsidR="00E92C85" w:rsidRPr="00E92C85">
        <w:t xml:space="preserve"> </w:t>
      </w:r>
      <w:r w:rsidR="00E92C85" w:rsidRPr="004F768D">
        <w:t>E-mail</w:t>
      </w:r>
      <w:r w:rsidR="00E92C85" w:rsidRPr="00E92C85">
        <w:t xml:space="preserve">: </w:t>
      </w:r>
      <w:hyperlink r:id="rId8" w:history="1">
        <w:r w:rsidR="00E92C85" w:rsidRPr="00E92C85">
          <w:rPr>
            <w:rStyle w:val="Hiperveza"/>
            <w:color w:val="auto"/>
          </w:rPr>
          <w:t>nada.reljic@gmail.com</w:t>
        </w:r>
      </w:hyperlink>
    </w:p>
    <w:p w:rsidR="004123E0" w:rsidRPr="004F768D" w:rsidRDefault="004123E0" w:rsidP="004123E0">
      <w:pPr>
        <w:spacing w:line="276" w:lineRule="auto"/>
      </w:pPr>
    </w:p>
    <w:p w:rsidR="00921999" w:rsidRPr="004E06A3" w:rsidRDefault="00921999" w:rsidP="003B1EB7">
      <w:pPr>
        <w:ind w:left="3544" w:firstLine="11"/>
        <w:jc w:val="right"/>
        <w:rPr>
          <w:b/>
        </w:rPr>
      </w:pPr>
      <w:r w:rsidRPr="004E06A3">
        <w:rPr>
          <w:b/>
        </w:rPr>
        <w:t xml:space="preserve">TRGOVAČKI SUD U </w:t>
      </w:r>
      <w:r w:rsidR="005E2F80" w:rsidRPr="004E06A3">
        <w:rPr>
          <w:b/>
        </w:rPr>
        <w:t>OSIJEKU</w:t>
      </w:r>
    </w:p>
    <w:p w:rsidR="005E2F80" w:rsidRPr="004E06A3" w:rsidRDefault="00C024B9" w:rsidP="005E2F80">
      <w:pPr>
        <w:autoSpaceDE w:val="0"/>
        <w:autoSpaceDN w:val="0"/>
        <w:adjustRightInd w:val="0"/>
        <w:jc w:val="right"/>
        <w:rPr>
          <w:b/>
          <w:bCs/>
        </w:rPr>
      </w:pPr>
      <w:r w:rsidRPr="004E06A3">
        <w:rPr>
          <w:b/>
        </w:rPr>
        <w:t xml:space="preserve">Na posl. br. </w:t>
      </w:r>
      <w:bookmarkStart w:id="0" w:name="_Hlk512780808"/>
      <w:bookmarkStart w:id="1" w:name="_Hlk513123981"/>
      <w:r w:rsidR="005E2F80" w:rsidRPr="004E06A3">
        <w:rPr>
          <w:b/>
        </w:rPr>
        <w:t>St-158/2018-2</w:t>
      </w:r>
      <w:bookmarkEnd w:id="0"/>
    </w:p>
    <w:bookmarkEnd w:id="1"/>
    <w:p w:rsidR="005E2F80" w:rsidRPr="004E06A3" w:rsidRDefault="00921999" w:rsidP="00B558B2">
      <w:pPr>
        <w:ind w:left="3544" w:firstLine="11"/>
        <w:jc w:val="right"/>
      </w:pPr>
      <w:r w:rsidRPr="004E06A3">
        <w:rPr>
          <w:b/>
        </w:rPr>
        <w:t xml:space="preserve">sudac </w:t>
      </w:r>
      <w:r w:rsidR="005E2F80" w:rsidRPr="001B3502">
        <w:rPr>
          <w:rFonts w:eastAsiaTheme="minorHAnsi"/>
          <w:b/>
          <w:lang w:eastAsia="en-US"/>
        </w:rPr>
        <w:t>mr. sc. Mirjana Baran</w:t>
      </w:r>
      <w:r w:rsidR="005E2F80" w:rsidRPr="004E06A3">
        <w:rPr>
          <w:rFonts w:eastAsiaTheme="minorHAnsi"/>
          <w:lang w:eastAsia="en-US"/>
        </w:rPr>
        <w:t xml:space="preserve">  </w:t>
      </w:r>
      <w:bookmarkStart w:id="2" w:name="_GoBack"/>
      <w:bookmarkEnd w:id="2"/>
    </w:p>
    <w:p w:rsidR="007C679C" w:rsidRPr="004E06A3" w:rsidRDefault="007C679C" w:rsidP="003B1EB7">
      <w:pPr>
        <w:jc w:val="right"/>
      </w:pPr>
    </w:p>
    <w:p w:rsidR="00333FE4" w:rsidRPr="004E06A3" w:rsidRDefault="00CC58B6" w:rsidP="00333FE4">
      <w:pPr>
        <w:jc w:val="center"/>
        <w:rPr>
          <w:b/>
        </w:rPr>
      </w:pPr>
      <w:r w:rsidRPr="004E06A3">
        <w:rPr>
          <w:b/>
        </w:rPr>
        <w:t>TABLICA ISPITANIH TRAŽBINA  STEČAJNIH VJEROVNIKA</w:t>
      </w:r>
    </w:p>
    <w:p w:rsidR="00CC58B6" w:rsidRPr="004E06A3" w:rsidRDefault="005C3361" w:rsidP="00333FE4">
      <w:pPr>
        <w:jc w:val="center"/>
        <w:rPr>
          <w:b/>
        </w:rPr>
      </w:pPr>
      <w:r w:rsidRPr="004E06A3">
        <w:rPr>
          <w:b/>
          <w:bCs/>
        </w:rPr>
        <w:t xml:space="preserve">ZA ISPITNO ROČIŠTE </w:t>
      </w:r>
      <w:r w:rsidR="00973343" w:rsidRPr="004E06A3">
        <w:rPr>
          <w:b/>
          <w:bCs/>
        </w:rPr>
        <w:t xml:space="preserve">za </w:t>
      </w:r>
      <w:r w:rsidR="00AB403B" w:rsidRPr="004E06A3">
        <w:rPr>
          <w:b/>
        </w:rPr>
        <w:t>17</w:t>
      </w:r>
      <w:r w:rsidR="00973343" w:rsidRPr="004E06A3">
        <w:rPr>
          <w:b/>
        </w:rPr>
        <w:t xml:space="preserve"> </w:t>
      </w:r>
      <w:r w:rsidR="00AB403B" w:rsidRPr="004E06A3">
        <w:rPr>
          <w:b/>
        </w:rPr>
        <w:t xml:space="preserve">SVIBNJA </w:t>
      </w:r>
      <w:r w:rsidR="00973343" w:rsidRPr="004E06A3">
        <w:rPr>
          <w:b/>
        </w:rPr>
        <w:t xml:space="preserve"> 2018. u </w:t>
      </w:r>
      <w:r w:rsidR="00AA52F6" w:rsidRPr="004E06A3">
        <w:rPr>
          <w:b/>
        </w:rPr>
        <w:t>10</w:t>
      </w:r>
      <w:r w:rsidR="00973343" w:rsidRPr="004E06A3">
        <w:rPr>
          <w:b/>
        </w:rPr>
        <w:t>.30</w:t>
      </w:r>
      <w:r w:rsidR="00E7248F" w:rsidRPr="004E06A3">
        <w:rPr>
          <w:b/>
        </w:rPr>
        <w:t xml:space="preserve"> </w:t>
      </w:r>
      <w:r w:rsidR="00973343" w:rsidRPr="004E06A3">
        <w:rPr>
          <w:b/>
        </w:rPr>
        <w:t>sati</w:t>
      </w:r>
    </w:p>
    <w:p w:rsidR="00333FE4" w:rsidRPr="004E06A3" w:rsidRDefault="00333FE4" w:rsidP="00333FE4">
      <w:pPr>
        <w:jc w:val="center"/>
        <w:rPr>
          <w:b/>
        </w:rPr>
      </w:pPr>
    </w:p>
    <w:p w:rsidR="00921999" w:rsidRPr="004E06A3" w:rsidRDefault="00CC58B6" w:rsidP="00921999">
      <w:pPr>
        <w:jc w:val="center"/>
        <w:rPr>
          <w:b/>
        </w:rPr>
      </w:pPr>
      <w:r w:rsidRPr="004E06A3">
        <w:rPr>
          <w:b/>
        </w:rPr>
        <w:t>TABLICA ISPITANIH TRAŽBINA  STEČAJNIH VJEROVNIKA II VIŠEG ISPLATNOG REDA</w:t>
      </w:r>
    </w:p>
    <w:p w:rsidR="00657413" w:rsidRPr="004E06A3" w:rsidRDefault="00657413" w:rsidP="00657413">
      <w:pPr>
        <w:tabs>
          <w:tab w:val="left" w:pos="10140"/>
        </w:tabs>
        <w:ind w:right="1931"/>
      </w:pPr>
      <w:r w:rsidRPr="004E06A3">
        <w:tab/>
      </w:r>
    </w:p>
    <w:tbl>
      <w:tblPr>
        <w:tblW w:w="15877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528"/>
        <w:gridCol w:w="1883"/>
        <w:gridCol w:w="1559"/>
        <w:gridCol w:w="1843"/>
        <w:gridCol w:w="1559"/>
        <w:gridCol w:w="1673"/>
        <w:gridCol w:w="1587"/>
        <w:gridCol w:w="1011"/>
        <w:gridCol w:w="1399"/>
        <w:gridCol w:w="1349"/>
        <w:gridCol w:w="1486"/>
      </w:tblGrid>
      <w:tr w:rsidR="00AB403B" w:rsidRPr="004E06A3" w:rsidTr="00333FE4">
        <w:trPr>
          <w:trHeight w:val="851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 xml:space="preserve">RB </w:t>
            </w:r>
          </w:p>
        </w:tc>
        <w:tc>
          <w:tcPr>
            <w:tcW w:w="1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vjerovnik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OIB vjerovn.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Adresa vjerovnika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 xml:space="preserve">Iznos prijavljene tražbine </w:t>
            </w:r>
          </w:p>
        </w:tc>
        <w:tc>
          <w:tcPr>
            <w:tcW w:w="1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center"/>
              <w:rPr>
                <w:color w:val="000000"/>
              </w:rPr>
            </w:pPr>
            <w:r w:rsidRPr="004E06A3">
              <w:rPr>
                <w:color w:val="000000"/>
              </w:rPr>
              <w:t>Pravna osnova prijavljene tražbine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Iznos priznate tražbine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P</w:t>
            </w:r>
            <w:r w:rsidR="00E92C85" w:rsidRPr="004E06A3">
              <w:rPr>
                <w:color w:val="000000"/>
              </w:rPr>
              <w:t>R,</w:t>
            </w:r>
            <w:r w:rsidRPr="004E06A3">
              <w:rPr>
                <w:color w:val="000000"/>
              </w:rPr>
              <w:t>osnovpriznate tražbine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Iznos osporene tražbine</w:t>
            </w:r>
          </w:p>
        </w:tc>
        <w:tc>
          <w:tcPr>
            <w:tcW w:w="13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Razlog osporavanj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 xml:space="preserve">Oznaka ovršne isprave </w:t>
            </w:r>
          </w:p>
        </w:tc>
      </w:tr>
      <w:tr w:rsidR="00AB403B" w:rsidRPr="004E06A3" w:rsidTr="00333FE4">
        <w:trPr>
          <w:trHeight w:val="30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OPĆINA FAŽANA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DE6DC4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47321571460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DE6DC4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 xml:space="preserve">43 </w:t>
            </w:r>
            <w:r w:rsidR="00657413" w:rsidRPr="004E06A3">
              <w:rPr>
                <w:color w:val="000000"/>
              </w:rPr>
              <w:t>ISTARSKE DIVIZIJE, FAŽANA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207441,12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RJEŠENJ KOMUN.DOP</w:t>
            </w:r>
            <w:r w:rsidR="00AB403B" w:rsidRPr="004E06A3">
              <w:rPr>
                <w:color w:val="000000"/>
              </w:rPr>
              <w:t>,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207</w:t>
            </w:r>
            <w:r w:rsidR="00333FE4" w:rsidRPr="004E06A3">
              <w:rPr>
                <w:color w:val="000000"/>
              </w:rPr>
              <w:t>.</w:t>
            </w:r>
            <w:r w:rsidRPr="004E06A3">
              <w:rPr>
                <w:color w:val="000000"/>
              </w:rPr>
              <w:t>441,12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rješenje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rješenje Općine Fažana</w:t>
            </w:r>
          </w:p>
        </w:tc>
      </w:tr>
      <w:tr w:rsidR="00AB403B" w:rsidRPr="004E06A3" w:rsidTr="00333FE4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RH MF-PU po ŽDO OSIJEK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DE6DC4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18683136487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 xml:space="preserve">MF PU </w:t>
            </w:r>
            <w:r w:rsidR="00E92C85" w:rsidRPr="004E06A3">
              <w:rPr>
                <w:color w:val="000000"/>
              </w:rPr>
              <w:t>–</w:t>
            </w:r>
            <w:r w:rsidRPr="004E06A3">
              <w:rPr>
                <w:color w:val="000000"/>
              </w:rPr>
              <w:t xml:space="preserve"> </w:t>
            </w:r>
            <w:r w:rsidR="00E92C85" w:rsidRPr="004E06A3">
              <w:rPr>
                <w:color w:val="000000"/>
              </w:rPr>
              <w:t xml:space="preserve">PU </w:t>
            </w:r>
            <w:r w:rsidRPr="004E06A3">
              <w:rPr>
                <w:color w:val="000000"/>
              </w:rPr>
              <w:t>PAZIN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531,87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POR.KARTICA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531,87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por.kart.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  <w:tr w:rsidR="00AB403B" w:rsidRPr="004E06A3" w:rsidTr="00333FE4">
        <w:trPr>
          <w:trHeight w:val="300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ALLIANZ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DE6DC4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23759810849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HEINZELOVA 70, ZAGREB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1624,38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ovr.148/16 od 17.2.2016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1</w:t>
            </w:r>
            <w:r w:rsidR="00333FE4" w:rsidRPr="004E06A3">
              <w:rPr>
                <w:color w:val="000000"/>
              </w:rPr>
              <w:t>.</w:t>
            </w:r>
            <w:r w:rsidRPr="004E06A3">
              <w:rPr>
                <w:color w:val="000000"/>
              </w:rPr>
              <w:t>624,38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ovr 148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ovr.148/16</w:t>
            </w:r>
          </w:p>
        </w:tc>
      </w:tr>
      <w:tr w:rsidR="00AB403B" w:rsidRPr="004E06A3" w:rsidTr="00333FE4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 xml:space="preserve">ALEKSANDAR KNYAGININ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DE6DC4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61848984216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Rostov na dunavu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2210000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ugovor o kreditu od 10.5.2011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1</w:t>
            </w:r>
            <w:r w:rsidR="00333FE4" w:rsidRPr="004E06A3">
              <w:rPr>
                <w:color w:val="000000"/>
              </w:rPr>
              <w:t>.</w:t>
            </w:r>
            <w:r w:rsidRPr="004E06A3">
              <w:rPr>
                <w:color w:val="000000"/>
              </w:rPr>
              <w:t>598</w:t>
            </w:r>
            <w:r w:rsidR="00333FE4" w:rsidRPr="004E06A3">
              <w:rPr>
                <w:color w:val="000000"/>
              </w:rPr>
              <w:t>.</w:t>
            </w:r>
            <w:r w:rsidRPr="004E06A3">
              <w:rPr>
                <w:color w:val="000000"/>
              </w:rPr>
              <w:t>547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bilanca stanja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color w:val="000000"/>
              </w:rPr>
            </w:pPr>
            <w:r w:rsidRPr="004E06A3">
              <w:rPr>
                <w:color w:val="000000"/>
              </w:rPr>
              <w:t>611.453,00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E92C85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KNJIG.</w:t>
            </w:r>
            <w:r w:rsidR="00657413" w:rsidRPr="004E06A3">
              <w:rPr>
                <w:color w:val="000000"/>
              </w:rPr>
              <w:t>stanje 31.12.2015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  <w:tr w:rsidR="00AB403B" w:rsidRPr="004E06A3" w:rsidTr="00333FE4">
        <w:trPr>
          <w:trHeight w:val="315"/>
        </w:trPr>
        <w:tc>
          <w:tcPr>
            <w:tcW w:w="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ukupno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2</w:t>
            </w:r>
            <w:r w:rsidR="00AB403B" w:rsidRPr="004E06A3">
              <w:rPr>
                <w:b/>
                <w:bCs/>
                <w:color w:val="000000"/>
              </w:rPr>
              <w:t>.</w:t>
            </w:r>
            <w:r w:rsidRPr="004E06A3">
              <w:rPr>
                <w:b/>
                <w:bCs/>
                <w:color w:val="000000"/>
              </w:rPr>
              <w:t>419</w:t>
            </w:r>
            <w:r w:rsidR="00AB403B" w:rsidRPr="004E06A3">
              <w:rPr>
                <w:b/>
                <w:bCs/>
                <w:color w:val="000000"/>
              </w:rPr>
              <w:t>.</w:t>
            </w:r>
            <w:r w:rsidRPr="004E06A3">
              <w:rPr>
                <w:b/>
                <w:bCs/>
                <w:color w:val="000000"/>
              </w:rPr>
              <w:t>597,37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b/>
                <w:bCs/>
                <w:color w:val="000000"/>
              </w:rPr>
            </w:pPr>
            <w:bookmarkStart w:id="3" w:name="_Hlk513447921"/>
            <w:r w:rsidRPr="004E06A3">
              <w:rPr>
                <w:b/>
                <w:bCs/>
                <w:color w:val="000000"/>
              </w:rPr>
              <w:t>1</w:t>
            </w:r>
            <w:r w:rsidR="00AB403B" w:rsidRPr="004E06A3">
              <w:rPr>
                <w:b/>
                <w:bCs/>
                <w:color w:val="000000"/>
              </w:rPr>
              <w:t>.</w:t>
            </w:r>
            <w:r w:rsidRPr="004E06A3">
              <w:rPr>
                <w:b/>
                <w:bCs/>
                <w:color w:val="000000"/>
              </w:rPr>
              <w:t>808</w:t>
            </w:r>
            <w:r w:rsidR="00AB403B" w:rsidRPr="004E06A3">
              <w:rPr>
                <w:b/>
                <w:bCs/>
                <w:color w:val="000000"/>
              </w:rPr>
              <w:t>.</w:t>
            </w:r>
            <w:r w:rsidRPr="004E06A3">
              <w:rPr>
                <w:b/>
                <w:bCs/>
                <w:color w:val="000000"/>
              </w:rPr>
              <w:t>144,</w:t>
            </w:r>
            <w:r w:rsidR="008A2525" w:rsidRPr="004E06A3">
              <w:rPr>
                <w:b/>
                <w:bCs/>
                <w:color w:val="000000"/>
              </w:rPr>
              <w:t>37</w:t>
            </w:r>
            <w:bookmarkEnd w:id="3"/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righ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611</w:t>
            </w:r>
            <w:r w:rsidR="00AB403B" w:rsidRPr="004E06A3">
              <w:rPr>
                <w:b/>
                <w:bCs/>
                <w:color w:val="000000"/>
              </w:rPr>
              <w:t>.</w:t>
            </w:r>
            <w:r w:rsidRPr="004E06A3">
              <w:rPr>
                <w:b/>
                <w:bCs/>
                <w:color w:val="000000"/>
              </w:rPr>
              <w:t>453</w:t>
            </w:r>
            <w:r w:rsidR="008A2525" w:rsidRPr="004E06A3">
              <w:rPr>
                <w:b/>
                <w:bCs/>
                <w:color w:val="000000"/>
              </w:rPr>
              <w:t>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b/>
                <w:bCs/>
                <w:color w:val="000000"/>
              </w:rPr>
            </w:pPr>
            <w:r w:rsidRPr="004E06A3">
              <w:rPr>
                <w:b/>
                <w:bCs/>
                <w:color w:val="000000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7413" w:rsidRPr="004E06A3" w:rsidRDefault="00657413" w:rsidP="00657413">
            <w:pPr>
              <w:jc w:val="left"/>
              <w:rPr>
                <w:color w:val="000000"/>
              </w:rPr>
            </w:pPr>
            <w:r w:rsidRPr="004E06A3">
              <w:rPr>
                <w:color w:val="000000"/>
              </w:rPr>
              <w:t> </w:t>
            </w:r>
          </w:p>
        </w:tc>
      </w:tr>
    </w:tbl>
    <w:p w:rsidR="00657413" w:rsidRPr="004E06A3" w:rsidRDefault="00657413" w:rsidP="005C3361"/>
    <w:p w:rsidR="00E92C85" w:rsidRPr="004E06A3" w:rsidRDefault="008B3D51" w:rsidP="00E92C85">
      <w:r w:rsidRPr="004E06A3">
        <w:t>1.PRIJAVE   RAZLUČNIH PRAVA</w:t>
      </w:r>
      <w:r w:rsidRPr="004E06A3">
        <w:rPr>
          <w:b/>
          <w:lang w:val="hr-BA"/>
        </w:rPr>
        <w:t>-NEMA</w:t>
      </w:r>
      <w:r w:rsidR="00E92C85" w:rsidRPr="004E06A3">
        <w:rPr>
          <w:b/>
          <w:lang w:val="hr-BA"/>
        </w:rPr>
        <w:t xml:space="preserve">    2.</w:t>
      </w:r>
      <w:r w:rsidR="00E92C85" w:rsidRPr="004E06A3">
        <w:rPr>
          <w:lang w:val="hr-BA"/>
        </w:rPr>
        <w:t xml:space="preserve">PRIJAVE </w:t>
      </w:r>
      <w:r w:rsidR="00E92C85" w:rsidRPr="004E06A3">
        <w:t>IZLUČNIH PRAVA</w:t>
      </w:r>
      <w:r w:rsidR="00E92C85" w:rsidRPr="004E06A3">
        <w:rPr>
          <w:b/>
          <w:lang w:val="hr-BA"/>
        </w:rPr>
        <w:t xml:space="preserve">  - NEMA                                                          </w:t>
      </w:r>
    </w:p>
    <w:p w:rsidR="008B3D51" w:rsidRPr="004E06A3" w:rsidRDefault="00E92C85" w:rsidP="008B3D51">
      <w:pPr>
        <w:pStyle w:val="Bezproreda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4E06A3">
        <w:rPr>
          <w:rFonts w:ascii="Times New Roman" w:hAnsi="Times New Roman" w:cs="Times New Roman"/>
          <w:b/>
          <w:sz w:val="24"/>
          <w:szCs w:val="24"/>
          <w:lang w:val="hr-BA"/>
        </w:rPr>
        <w:t xml:space="preserve">3.  </w:t>
      </w:r>
      <w:r w:rsidRPr="004E06A3">
        <w:rPr>
          <w:rFonts w:ascii="Times New Roman" w:hAnsi="Times New Roman" w:cs="Times New Roman"/>
          <w:sz w:val="24"/>
          <w:szCs w:val="24"/>
          <w:lang w:val="hr-BA"/>
        </w:rPr>
        <w:t>PRIJAVE VJEROVNIKA PRVOG VIŠEG ISPLATNOG REDA</w:t>
      </w:r>
      <w:r w:rsidRPr="004E06A3">
        <w:rPr>
          <w:rFonts w:ascii="Times New Roman" w:hAnsi="Times New Roman" w:cs="Times New Roman"/>
          <w:b/>
          <w:sz w:val="24"/>
          <w:szCs w:val="24"/>
          <w:lang w:val="hr-BA"/>
        </w:rPr>
        <w:t xml:space="preserve"> - NEMA</w:t>
      </w:r>
    </w:p>
    <w:p w:rsidR="00AB403B" w:rsidRPr="004E06A3" w:rsidRDefault="00AB403B" w:rsidP="00E92C85">
      <w:pPr>
        <w:spacing w:line="276" w:lineRule="auto"/>
        <w:jc w:val="left"/>
        <w:rPr>
          <w:b/>
        </w:rPr>
      </w:pPr>
    </w:p>
    <w:p w:rsidR="00AB403B" w:rsidRPr="004E06A3" w:rsidRDefault="005C3361" w:rsidP="00AB403B">
      <w:r w:rsidRPr="004E06A3">
        <w:rPr>
          <w:b/>
        </w:rPr>
        <w:t xml:space="preserve">U Slav.Brodu, </w:t>
      </w:r>
      <w:r w:rsidR="00E92C85" w:rsidRPr="004E06A3">
        <w:rPr>
          <w:b/>
        </w:rPr>
        <w:t>2</w:t>
      </w:r>
      <w:r w:rsidRPr="004E06A3">
        <w:rPr>
          <w:b/>
        </w:rPr>
        <w:t>.</w:t>
      </w:r>
      <w:r w:rsidR="00E92C85" w:rsidRPr="004E06A3">
        <w:rPr>
          <w:b/>
        </w:rPr>
        <w:t>5</w:t>
      </w:r>
      <w:r w:rsidRPr="004E06A3">
        <w:rPr>
          <w:b/>
        </w:rPr>
        <w:t>.2018</w:t>
      </w:r>
      <w:r w:rsidR="00E92C85" w:rsidRPr="004E06A3">
        <w:rPr>
          <w:b/>
        </w:rPr>
        <w:t xml:space="preserve">                       </w:t>
      </w:r>
      <w:r w:rsidR="00C44B2C">
        <w:rPr>
          <w:b/>
        </w:rPr>
        <w:t xml:space="preserve">                                     </w:t>
      </w:r>
      <w:r w:rsidR="00E92C85" w:rsidRPr="004E06A3">
        <w:rPr>
          <w:b/>
        </w:rPr>
        <w:t xml:space="preserve">    </w:t>
      </w:r>
      <w:r w:rsidR="00AB403B" w:rsidRPr="004E06A3">
        <w:t>stečajna upraviteljica</w:t>
      </w:r>
      <w:r w:rsidR="00C44B2C">
        <w:t xml:space="preserve"> Nada Reljić</w:t>
      </w:r>
    </w:p>
    <w:p w:rsidR="00E92C85" w:rsidRPr="004E06A3" w:rsidRDefault="00E92C85" w:rsidP="00AB403B">
      <w:pPr>
        <w:spacing w:line="276" w:lineRule="auto"/>
        <w:jc w:val="right"/>
        <w:rPr>
          <w:b/>
        </w:rPr>
      </w:pPr>
      <w:r w:rsidRPr="004E06A3">
        <w:rPr>
          <w:b/>
        </w:rPr>
        <w:lastRenderedPageBreak/>
        <w:t xml:space="preserve">  NADA RELJIĆ</w:t>
      </w:r>
    </w:p>
    <w:sectPr w:rsidR="00E92C85" w:rsidRPr="004E06A3" w:rsidSect="005C336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8590F"/>
    <w:multiLevelType w:val="hybridMultilevel"/>
    <w:tmpl w:val="DE063F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836EDE"/>
    <w:multiLevelType w:val="hybridMultilevel"/>
    <w:tmpl w:val="0C183250"/>
    <w:lvl w:ilvl="0" w:tplc="1166C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D614B3"/>
    <w:multiLevelType w:val="hybridMultilevel"/>
    <w:tmpl w:val="15664E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30FB0"/>
    <w:multiLevelType w:val="hybridMultilevel"/>
    <w:tmpl w:val="D43EF124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54E75"/>
    <w:multiLevelType w:val="hybridMultilevel"/>
    <w:tmpl w:val="A27AADB2"/>
    <w:lvl w:ilvl="0" w:tplc="574466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left="360" w:hanging="360"/>
      </w:p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99"/>
    <w:rsid w:val="00033A24"/>
    <w:rsid w:val="00075AE1"/>
    <w:rsid w:val="0008342C"/>
    <w:rsid w:val="001A288F"/>
    <w:rsid w:val="001B1E13"/>
    <w:rsid w:val="001B3502"/>
    <w:rsid w:val="001E0648"/>
    <w:rsid w:val="00243F71"/>
    <w:rsid w:val="00246462"/>
    <w:rsid w:val="002A4C54"/>
    <w:rsid w:val="002D0FE2"/>
    <w:rsid w:val="00333FE4"/>
    <w:rsid w:val="003A2CA8"/>
    <w:rsid w:val="003B1EB7"/>
    <w:rsid w:val="003B416B"/>
    <w:rsid w:val="003C7071"/>
    <w:rsid w:val="004123E0"/>
    <w:rsid w:val="004835DC"/>
    <w:rsid w:val="004A1C49"/>
    <w:rsid w:val="004A1DEB"/>
    <w:rsid w:val="004E06A3"/>
    <w:rsid w:val="004E4687"/>
    <w:rsid w:val="00567FD8"/>
    <w:rsid w:val="005C3361"/>
    <w:rsid w:val="005E2F80"/>
    <w:rsid w:val="00624F76"/>
    <w:rsid w:val="00643BC4"/>
    <w:rsid w:val="00657413"/>
    <w:rsid w:val="0066318F"/>
    <w:rsid w:val="0067537E"/>
    <w:rsid w:val="00702636"/>
    <w:rsid w:val="00706EB5"/>
    <w:rsid w:val="0071442B"/>
    <w:rsid w:val="007545FA"/>
    <w:rsid w:val="00765E06"/>
    <w:rsid w:val="00783510"/>
    <w:rsid w:val="00783E5D"/>
    <w:rsid w:val="00784561"/>
    <w:rsid w:val="007A5403"/>
    <w:rsid w:val="007C2C24"/>
    <w:rsid w:val="007C679C"/>
    <w:rsid w:val="00806C9F"/>
    <w:rsid w:val="00843582"/>
    <w:rsid w:val="008520D3"/>
    <w:rsid w:val="008933A7"/>
    <w:rsid w:val="008A2525"/>
    <w:rsid w:val="008B3D51"/>
    <w:rsid w:val="00913F75"/>
    <w:rsid w:val="00921999"/>
    <w:rsid w:val="00973343"/>
    <w:rsid w:val="009B7BB2"/>
    <w:rsid w:val="009F50A3"/>
    <w:rsid w:val="00A156DB"/>
    <w:rsid w:val="00A46AC5"/>
    <w:rsid w:val="00A95CF1"/>
    <w:rsid w:val="00AA096D"/>
    <w:rsid w:val="00AA52F6"/>
    <w:rsid w:val="00AB2FBD"/>
    <w:rsid w:val="00AB403B"/>
    <w:rsid w:val="00AB7E96"/>
    <w:rsid w:val="00B101C0"/>
    <w:rsid w:val="00B558B2"/>
    <w:rsid w:val="00C024B9"/>
    <w:rsid w:val="00C44B2C"/>
    <w:rsid w:val="00CA71C3"/>
    <w:rsid w:val="00CB2285"/>
    <w:rsid w:val="00CC58B6"/>
    <w:rsid w:val="00D04AFA"/>
    <w:rsid w:val="00D53347"/>
    <w:rsid w:val="00D70E06"/>
    <w:rsid w:val="00D8509D"/>
    <w:rsid w:val="00DC15C7"/>
    <w:rsid w:val="00DE6DC4"/>
    <w:rsid w:val="00E025C9"/>
    <w:rsid w:val="00E150D2"/>
    <w:rsid w:val="00E32C32"/>
    <w:rsid w:val="00E7248F"/>
    <w:rsid w:val="00E92C85"/>
    <w:rsid w:val="00EA1EE7"/>
    <w:rsid w:val="00EB3655"/>
    <w:rsid w:val="00F3613D"/>
    <w:rsid w:val="00FA22A5"/>
    <w:rsid w:val="00FE3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9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qFormat/>
    <w:rsid w:val="00921999"/>
    <w:pPr>
      <w:numPr>
        <w:numId w:val="1"/>
      </w:numPr>
      <w:spacing w:before="240" w:after="60"/>
      <w:jc w:val="left"/>
      <w:outlineLvl w:val="0"/>
    </w:pPr>
    <w:rPr>
      <w:b/>
      <w:bCs/>
      <w:kern w:val="28"/>
      <w:szCs w:val="32"/>
    </w:rPr>
  </w:style>
  <w:style w:type="character" w:customStyle="1" w:styleId="NaslovChar">
    <w:name w:val="Naslov Char"/>
    <w:basedOn w:val="Zadanifontodlomka"/>
    <w:link w:val="Naslov"/>
    <w:rsid w:val="00921999"/>
    <w:rPr>
      <w:rFonts w:ascii="Times New Roman" w:eastAsia="Times New Roman" w:hAnsi="Times New Roman" w:cs="Times New Roman"/>
      <w:b/>
      <w:bCs/>
      <w:kern w:val="28"/>
      <w:sz w:val="24"/>
      <w:szCs w:val="32"/>
      <w:lang w:eastAsia="hr-HR"/>
    </w:rPr>
  </w:style>
  <w:style w:type="paragraph" w:styleId="Podnaslov">
    <w:name w:val="Subtitle"/>
    <w:basedOn w:val="Normal"/>
    <w:next w:val="Normal"/>
    <w:link w:val="PodnaslovChar"/>
    <w:qFormat/>
    <w:rsid w:val="00921999"/>
    <w:pPr>
      <w:numPr>
        <w:ilvl w:val="1"/>
        <w:numId w:val="1"/>
      </w:numPr>
      <w:spacing w:after="60"/>
      <w:jc w:val="left"/>
      <w:outlineLvl w:val="1"/>
    </w:pPr>
    <w:rPr>
      <w:b/>
    </w:rPr>
  </w:style>
  <w:style w:type="character" w:customStyle="1" w:styleId="PodnaslovChar">
    <w:name w:val="Podnaslov Char"/>
    <w:basedOn w:val="Zadanifontodlomka"/>
    <w:link w:val="Podnaslov"/>
    <w:rsid w:val="00921999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835D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B7E9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B7E96"/>
    <w:rPr>
      <w:rFonts w:ascii="Segoe UI" w:eastAsia="Times New Roman" w:hAnsi="Segoe UI" w:cs="Segoe UI"/>
      <w:sz w:val="18"/>
      <w:szCs w:val="18"/>
      <w:lang w:eastAsia="hr-HR"/>
    </w:rPr>
  </w:style>
  <w:style w:type="table" w:styleId="Reetkatablice">
    <w:name w:val="Table Grid"/>
    <w:basedOn w:val="Obinatablica"/>
    <w:uiPriority w:val="39"/>
    <w:rsid w:val="004A1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70263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702636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702636"/>
    <w:rPr>
      <w:rFonts w:ascii="Arial" w:hAnsi="Arial" w:cs="Arial"/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02636"/>
    <w:rPr>
      <w:rFonts w:ascii="Arial" w:hAnsi="Arial" w:cs="Arial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02636"/>
    <w:rPr>
      <w:rFonts w:ascii="Arial" w:hAnsi="Arial" w:cs="Arial"/>
      <w:b w:val="0"/>
      <w:sz w:val="24"/>
      <w:bdr w:val="none" w:sz="0" w:space="0" w:color="auto"/>
      <w:shd w:val="clear" w:color="auto" w:fill="CCFFCC"/>
      <w:lang w:val="hr-HR"/>
    </w:rPr>
  </w:style>
  <w:style w:type="character" w:styleId="Hiperveza">
    <w:name w:val="Hyperlink"/>
    <w:uiPriority w:val="99"/>
    <w:rsid w:val="007C2C24"/>
    <w:rPr>
      <w:color w:val="0000FF"/>
      <w:u w:val="single"/>
    </w:rPr>
  </w:style>
  <w:style w:type="paragraph" w:styleId="Bezproreda">
    <w:name w:val="No Spacing"/>
    <w:uiPriority w:val="1"/>
    <w:qFormat/>
    <w:rsid w:val="004A1DEB"/>
    <w:pPr>
      <w:spacing w:after="0" w:line="240" w:lineRule="auto"/>
    </w:pPr>
  </w:style>
  <w:style w:type="character" w:customStyle="1" w:styleId="UnresolvedMention1">
    <w:name w:val="Unresolved Mention1"/>
    <w:basedOn w:val="Zadanifontodlomka"/>
    <w:uiPriority w:val="99"/>
    <w:semiHidden/>
    <w:unhideWhenUsed/>
    <w:rsid w:val="00FE3EDA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9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next w:val="Normal"/>
    <w:link w:val="NaslovChar"/>
    <w:qFormat/>
    <w:rsid w:val="00921999"/>
    <w:pPr>
      <w:numPr>
        <w:numId w:val="1"/>
      </w:numPr>
      <w:spacing w:before="240" w:after="60"/>
      <w:jc w:val="left"/>
      <w:outlineLvl w:val="0"/>
    </w:pPr>
    <w:rPr>
      <w:b/>
      <w:bCs/>
      <w:kern w:val="28"/>
      <w:szCs w:val="32"/>
    </w:rPr>
  </w:style>
  <w:style w:type="character" w:customStyle="1" w:styleId="NaslovChar">
    <w:name w:val="Naslov Char"/>
    <w:basedOn w:val="Zadanifontodlomka"/>
    <w:link w:val="Naslov"/>
    <w:rsid w:val="00921999"/>
    <w:rPr>
      <w:rFonts w:ascii="Times New Roman" w:eastAsia="Times New Roman" w:hAnsi="Times New Roman" w:cs="Times New Roman"/>
      <w:b/>
      <w:bCs/>
      <w:kern w:val="28"/>
      <w:sz w:val="24"/>
      <w:szCs w:val="32"/>
      <w:lang w:eastAsia="hr-HR"/>
    </w:rPr>
  </w:style>
  <w:style w:type="paragraph" w:styleId="Podnaslov">
    <w:name w:val="Subtitle"/>
    <w:basedOn w:val="Normal"/>
    <w:next w:val="Normal"/>
    <w:link w:val="PodnaslovChar"/>
    <w:qFormat/>
    <w:rsid w:val="00921999"/>
    <w:pPr>
      <w:numPr>
        <w:ilvl w:val="1"/>
        <w:numId w:val="1"/>
      </w:numPr>
      <w:spacing w:after="60"/>
      <w:jc w:val="left"/>
      <w:outlineLvl w:val="1"/>
    </w:pPr>
    <w:rPr>
      <w:b/>
    </w:rPr>
  </w:style>
  <w:style w:type="character" w:customStyle="1" w:styleId="PodnaslovChar">
    <w:name w:val="Podnaslov Char"/>
    <w:basedOn w:val="Zadanifontodlomka"/>
    <w:link w:val="Podnaslov"/>
    <w:rsid w:val="00921999"/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4835D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B7E96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B7E96"/>
    <w:rPr>
      <w:rFonts w:ascii="Segoe UI" w:eastAsia="Times New Roman" w:hAnsi="Segoe UI" w:cs="Segoe UI"/>
      <w:sz w:val="18"/>
      <w:szCs w:val="18"/>
      <w:lang w:eastAsia="hr-HR"/>
    </w:rPr>
  </w:style>
  <w:style w:type="table" w:styleId="Reetkatablice">
    <w:name w:val="Table Grid"/>
    <w:basedOn w:val="Obinatablica"/>
    <w:uiPriority w:val="39"/>
    <w:rsid w:val="004A1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702636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702636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702636"/>
    <w:rPr>
      <w:rFonts w:ascii="Arial" w:hAnsi="Arial" w:cs="Arial"/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702636"/>
    <w:rPr>
      <w:rFonts w:ascii="Arial" w:hAnsi="Arial" w:cs="Arial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702636"/>
    <w:rPr>
      <w:rFonts w:ascii="Arial" w:hAnsi="Arial" w:cs="Arial"/>
      <w:b w:val="0"/>
      <w:sz w:val="24"/>
      <w:bdr w:val="none" w:sz="0" w:space="0" w:color="auto"/>
      <w:shd w:val="clear" w:color="auto" w:fill="CCFFCC"/>
      <w:lang w:val="hr-HR"/>
    </w:rPr>
  </w:style>
  <w:style w:type="character" w:styleId="Hiperveza">
    <w:name w:val="Hyperlink"/>
    <w:uiPriority w:val="99"/>
    <w:rsid w:val="007C2C24"/>
    <w:rPr>
      <w:color w:val="0000FF"/>
      <w:u w:val="single"/>
    </w:rPr>
  </w:style>
  <w:style w:type="paragraph" w:styleId="Bezproreda">
    <w:name w:val="No Spacing"/>
    <w:uiPriority w:val="1"/>
    <w:qFormat/>
    <w:rsid w:val="004A1DEB"/>
    <w:pPr>
      <w:spacing w:after="0" w:line="240" w:lineRule="auto"/>
    </w:pPr>
  </w:style>
  <w:style w:type="character" w:customStyle="1" w:styleId="UnresolvedMention1">
    <w:name w:val="Unresolved Mention1"/>
    <w:basedOn w:val="Zadanifontodlomka"/>
    <w:uiPriority w:val="99"/>
    <w:semiHidden/>
    <w:unhideWhenUsed/>
    <w:rsid w:val="00FE3ED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da.reljic@gmail.com.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St-2669/2017-21</izvorni_sadrzaj>
    <derivirana_varijabla naziv="DomainObject.Oznaka_1">St-2669/2017-21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</izvorni_sadrzaj>
    <derivirana_varijabla naziv="DomainObject.Predmet.SudioniciListNaziv_1">
      <item>Stečajna masa iza TALIR - BRDO d.o.o. u stečaju</item>
      <item>FINA Regionalni centar Zagreb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</izvorni_sadrzaj>
    <derivirana_varijabla naziv="DomainObject.Predmet.SudioniciListNazivOIB_1">
      <item>, OIB 76929408986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443BD-5A0F-4F00-BF45-FE53D4E44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 dujmovic</dc:creator>
  <cp:lastModifiedBy>Snježana Andrijanić</cp:lastModifiedBy>
  <cp:revision>10</cp:revision>
  <cp:lastPrinted>2018-01-07T12:43:00Z</cp:lastPrinted>
  <dcterms:created xsi:type="dcterms:W3CDTF">2018-05-07T06:44:00Z</dcterms:created>
  <dcterms:modified xsi:type="dcterms:W3CDTF">2018-05-09T06:51:00Z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St-2669/2017-21 / Podnesak - Izvješće stečajnog upravitelja</vt:lpwstr>
  </property>
  <property fmtid="{D5CDD505-2E9C-101B-9397-08002B2CF9AE}" pid="4" name="CC_coloring">
    <vt:bool>false</vt:bool>
  </property>
  <property fmtid="{D5CDD505-2E9C-101B-9397-08002B2CF9AE}" pid="5" name="BrojStranica">
    <vt:i4>13</vt:i4>
  </property>
</Properties>
</file>